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D44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ROGERLEY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:rsidR="00D4447E" w:rsidRDefault="00D44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447E" w:rsidRDefault="00D44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447E" w:rsidRDefault="00D44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Cuthbert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Rogerley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(Ricardian 90 p.99)</w:t>
      </w:r>
    </w:p>
    <w:p w:rsidR="00D4447E" w:rsidRDefault="00D44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Brackenbury</w:t>
      </w:r>
      <w:proofErr w:type="spellEnd"/>
      <w:r>
        <w:rPr>
          <w:rFonts w:ascii="Times New Roman" w:hAnsi="Times New Roman" w:cs="Times New Roman"/>
          <w:sz w:val="24"/>
          <w:szCs w:val="24"/>
        </w:rPr>
        <w:t>(d.ca.</w:t>
      </w:r>
      <w:proofErr w:type="gramStart"/>
      <w:r>
        <w:rPr>
          <w:rFonts w:ascii="Times New Roman" w:hAnsi="Times New Roman" w:cs="Times New Roman"/>
          <w:sz w:val="24"/>
          <w:szCs w:val="24"/>
        </w:rPr>
        <w:t>1474)(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 (ibid.)</w:t>
      </w:r>
    </w:p>
    <w:p w:rsidR="00D4447E" w:rsidRDefault="00D44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Ralph(q.v.).  (ibid.)</w:t>
      </w:r>
    </w:p>
    <w:p w:rsidR="00D4447E" w:rsidRDefault="00D44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447E" w:rsidRDefault="00D44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447E" w:rsidRPr="00D4447E" w:rsidRDefault="00D4447E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9 November 2015</w:t>
      </w:r>
      <w:bookmarkStart w:id="0" w:name="_GoBack"/>
      <w:bookmarkEnd w:id="0"/>
    </w:p>
    <w:sectPr w:rsidR="00D4447E" w:rsidRPr="00D444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47E" w:rsidRDefault="00D4447E" w:rsidP="00564E3C">
      <w:pPr>
        <w:spacing w:after="0" w:line="240" w:lineRule="auto"/>
      </w:pPr>
      <w:r>
        <w:separator/>
      </w:r>
    </w:p>
  </w:endnote>
  <w:endnote w:type="continuationSeparator" w:id="0">
    <w:p w:rsidR="00D4447E" w:rsidRDefault="00D4447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4447E">
      <w:rPr>
        <w:rFonts w:ascii="Times New Roman" w:hAnsi="Times New Roman" w:cs="Times New Roman"/>
        <w:noProof/>
        <w:sz w:val="24"/>
        <w:szCs w:val="24"/>
      </w:rPr>
      <w:t>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47E" w:rsidRDefault="00D4447E" w:rsidP="00564E3C">
      <w:pPr>
        <w:spacing w:after="0" w:line="240" w:lineRule="auto"/>
      </w:pPr>
      <w:r>
        <w:separator/>
      </w:r>
    </w:p>
  </w:footnote>
  <w:footnote w:type="continuationSeparator" w:id="0">
    <w:p w:rsidR="00D4447E" w:rsidRDefault="00D4447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47E"/>
    <w:rsid w:val="00372DC6"/>
    <w:rsid w:val="00564E3C"/>
    <w:rsid w:val="0064591D"/>
    <w:rsid w:val="00D4447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D2F49"/>
  <w15:chartTrackingRefBased/>
  <w15:docId w15:val="{06A8548B-8C1D-409E-BAA6-91442CED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2015-11-09T15:44:00Z</dcterms:created>
  <dcterms:modified xsi:type="dcterms:W3CDTF">2015-11-09T15:45:00Z</dcterms:modified>
</cp:coreProperties>
</file>